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42879" w14:textId="77777777" w:rsidR="00AE7CDE" w:rsidRDefault="00AE7CDE" w:rsidP="00AE7C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OSBERNE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24015CC3" w14:textId="77777777" w:rsidR="00AE7CDE" w:rsidRDefault="00AE7CDE" w:rsidP="00AE7C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505E28" w14:textId="77777777" w:rsidR="00AE7CDE" w:rsidRDefault="00AE7CDE" w:rsidP="00AE7C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392303" w14:textId="77777777" w:rsidR="00AE7CDE" w:rsidRDefault="00AE7CDE" w:rsidP="00AE7C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mandamus held in Marlborough, </w:t>
      </w:r>
    </w:p>
    <w:p w14:paraId="3400F4F2" w14:textId="77777777" w:rsidR="00AE7CDE" w:rsidRDefault="00AE7CDE" w:rsidP="00AE7C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lands of Thomas de la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Ryver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d.1374).</w:t>
      </w:r>
    </w:p>
    <w:p w14:paraId="23C1AD00" w14:textId="77777777" w:rsidR="00AE7CDE" w:rsidRDefault="00AE7CDE" w:rsidP="00AE7C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19-64)</w:t>
      </w:r>
    </w:p>
    <w:p w14:paraId="58169E9B" w14:textId="77777777" w:rsidR="00AE7CDE" w:rsidRDefault="00AE7CDE" w:rsidP="00AE7C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CF96B1" w14:textId="77777777" w:rsidR="00AE7CDE" w:rsidRDefault="00AE7CDE" w:rsidP="00AE7C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D50435" w14:textId="77777777" w:rsidR="00AE7CDE" w:rsidRPr="00272CB6" w:rsidRDefault="00AE7CDE" w:rsidP="00AE7C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2022</w:t>
      </w:r>
    </w:p>
    <w:p w14:paraId="538F67D8" w14:textId="4B0F1B21" w:rsidR="00BA00AB" w:rsidRPr="00AE7CD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E7C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D2762" w14:textId="77777777" w:rsidR="00AE7CDE" w:rsidRDefault="00AE7CDE" w:rsidP="009139A6">
      <w:r>
        <w:separator/>
      </w:r>
    </w:p>
  </w:endnote>
  <w:endnote w:type="continuationSeparator" w:id="0">
    <w:p w14:paraId="2CC39CDA" w14:textId="77777777" w:rsidR="00AE7CDE" w:rsidRDefault="00AE7C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6B1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FE19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3A4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FBB83" w14:textId="77777777" w:rsidR="00AE7CDE" w:rsidRDefault="00AE7CDE" w:rsidP="009139A6">
      <w:r>
        <w:separator/>
      </w:r>
    </w:p>
  </w:footnote>
  <w:footnote w:type="continuationSeparator" w:id="0">
    <w:p w14:paraId="4EF5B396" w14:textId="77777777" w:rsidR="00AE7CDE" w:rsidRDefault="00AE7C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11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290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928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CDE"/>
    <w:rsid w:val="000666E0"/>
    <w:rsid w:val="002510B7"/>
    <w:rsid w:val="005C130B"/>
    <w:rsid w:val="00826F5C"/>
    <w:rsid w:val="009139A6"/>
    <w:rsid w:val="009448BB"/>
    <w:rsid w:val="00A3176C"/>
    <w:rsid w:val="00AE65F8"/>
    <w:rsid w:val="00AE7CDE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FDD0A"/>
  <w15:chartTrackingRefBased/>
  <w15:docId w15:val="{5436F2CD-D7FF-4A34-9D9E-AFA7EB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E7C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2022-03-15T14:58:00Z</dcterms:created>
  <dcterms:modified xsi:type="dcterms:W3CDTF">2022-03-15T14:59:00Z</dcterms:modified>
</cp:coreProperties>
</file>